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Rodo.docx</dmsv2BaseFileName>
    <dmsv2BaseDisplayName xmlns="http://schemas.microsoft.com/sharepoint/v3">Załącznik nr 6 do SWZ - Wzór umowy Rodo</dmsv2BaseDisplayName>
    <dmsv2SWPP2ObjectNumber xmlns="http://schemas.microsoft.com/sharepoint/v3">POST/DYS/OLD/GZ/01368/2026                        </dmsv2SWPP2ObjectNumber>
    <dmsv2SWPP2SumMD5 xmlns="http://schemas.microsoft.com/sharepoint/v3">21a580b68159fb24161450a48f3ed226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24920022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FJ3FSM7XJ42E-819859022-10184</_dlc_DocId>
    <_dlc_DocIdUrl xmlns="a19cb1c7-c5c7-46d4-85ae-d83685407bba">
      <Url>https://swpp2.dms.gkpge.pl/sites/43/_layouts/15/DocIdRedir.aspx?ID=FJ3FSM7XJ42E-819859022-10184</Url>
      <Description>FJ3FSM7XJ42E-819859022-10184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E107ADF0-EB1C-41CB-94F3-FF749B41CAF4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0C24471-BE55-4061-BFA3-92CCDE5F1159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41b0349d-eca0-405f-8cec-0eba50e9db96</vt:lpwstr>
  </property>
</Properties>
</file>